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977C4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BOTELER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47747DA2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Thornton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Pickeringlith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 Webster.</w:t>
      </w:r>
    </w:p>
    <w:p w14:paraId="5B048B1D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</w:p>
    <w:p w14:paraId="5859BA84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</w:p>
    <w:p w14:paraId="055531C6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one of those who assaulted Ralph Eyre(q.v.) at Kirby Misperton and</w:t>
      </w:r>
    </w:p>
    <w:p w14:paraId="306327E9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took him to Kirkbymoorside and imprisoned him there.</w:t>
      </w:r>
    </w:p>
    <w:p w14:paraId="66FEEB36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p.2)</w:t>
      </w:r>
    </w:p>
    <w:p w14:paraId="5C926117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</w:p>
    <w:p w14:paraId="76A38D76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</w:p>
    <w:p w14:paraId="7B76ED76" w14:textId="77777777" w:rsidR="00B62DCF" w:rsidRDefault="00B62DCF" w:rsidP="00B62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724A51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BDE7B" w14:textId="77777777" w:rsidR="00B62DCF" w:rsidRDefault="00B62DCF" w:rsidP="009139A6">
      <w:r>
        <w:separator/>
      </w:r>
    </w:p>
  </w:endnote>
  <w:endnote w:type="continuationSeparator" w:id="0">
    <w:p w14:paraId="2154530B" w14:textId="77777777" w:rsidR="00B62DCF" w:rsidRDefault="00B62D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4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0B5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B80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AF789" w14:textId="77777777" w:rsidR="00B62DCF" w:rsidRDefault="00B62DCF" w:rsidP="009139A6">
      <w:r>
        <w:separator/>
      </w:r>
    </w:p>
  </w:footnote>
  <w:footnote w:type="continuationSeparator" w:id="0">
    <w:p w14:paraId="1884E61B" w14:textId="77777777" w:rsidR="00B62DCF" w:rsidRDefault="00B62D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D22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400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47D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DCF"/>
    <w:rsid w:val="000666E0"/>
    <w:rsid w:val="002510B7"/>
    <w:rsid w:val="005C130B"/>
    <w:rsid w:val="00826F5C"/>
    <w:rsid w:val="009139A6"/>
    <w:rsid w:val="009448BB"/>
    <w:rsid w:val="00A3176C"/>
    <w:rsid w:val="00B62DCF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6ED19"/>
  <w15:chartTrackingRefBased/>
  <w15:docId w15:val="{1C04C108-61F0-4B5B-9F4E-704FD3CA4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DC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2021-03-01T12:04:00Z</dcterms:created>
  <dcterms:modified xsi:type="dcterms:W3CDTF">2021-03-01T12:05:00Z</dcterms:modified>
</cp:coreProperties>
</file>